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491C5078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supbanco-CCC-CP-2022-00</w:t>
                                    </w:r>
                                    <w:r w:rsidR="00E62473">
                                      <w:rPr>
                                        <w:rStyle w:val="Style2"/>
                                      </w:rPr>
                                      <w:t>19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491C5078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supbanco-CCC-CP-2022-00</w:t>
                              </w:r>
                              <w:r w:rsidR="00E62473">
                                <w:rPr>
                                  <w:rStyle w:val="Style2"/>
                                </w:rPr>
                                <w:t>19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E6247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E62473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E6247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4E4BC-5074-465F-89F6-9AEF7F3621F1}"/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14</cp:revision>
  <cp:lastPrinted>2011-03-04T18:48:00Z</cp:lastPrinted>
  <dcterms:created xsi:type="dcterms:W3CDTF">2020-11-25T18:03:00Z</dcterms:created>
  <dcterms:modified xsi:type="dcterms:W3CDTF">2022-10-25T18:51:00Z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